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FB59F9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FB59F9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FB59F9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FB59F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FB59F9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8256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FB59F9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FB59F9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A32F97" w:rsidRPr="00FB59F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A32F97" w:rsidRPr="00FB59F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A32F97" w:rsidRPr="00FB59F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FB59F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FB59F9" w:rsidRDefault="00A32F97" w:rsidP="00A32F97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FB59F9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FB59F9" w:rsidRDefault="002F054A" w:rsidP="00A32F97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B59F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32F97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32F97" w:rsidRPr="00FB59F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 w:rsidR="006C7B37" w:rsidRPr="00FB59F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FB59F9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A436D" w:rsidRPr="00FB59F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02-232-</w:t>
            </w:r>
            <w:r w:rsidR="00A32F97" w:rsidRPr="00FB59F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4000 ต่อ 2002</w:t>
            </w:r>
          </w:p>
        </w:tc>
      </w:tr>
      <w:tr w:rsidR="002F054A" w:rsidRPr="00FB59F9" w:rsidTr="00A155E3">
        <w:tc>
          <w:tcPr>
            <w:tcW w:w="5812" w:type="dxa"/>
            <w:gridSpan w:val="2"/>
            <w:tcBorders>
              <w:right w:val="nil"/>
            </w:tcBorders>
          </w:tcPr>
          <w:p w:rsidR="00A32F97" w:rsidRPr="00FB59F9" w:rsidRDefault="002F054A" w:rsidP="00A32F97">
            <w:pPr>
              <w:rPr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32F97" w:rsidRPr="00FB59F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A32F97" w:rsidRPr="00FB59F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นางสาววราพร ปาสา</w:t>
            </w:r>
          </w:p>
          <w:p w:rsidR="006C7B37" w:rsidRPr="00FB59F9" w:rsidRDefault="00A32F97" w:rsidP="00A32F97">
            <w:pPr>
              <w:rPr>
                <w:sz w:val="30"/>
                <w:szCs w:val="30"/>
                <w:cs/>
              </w:rPr>
            </w:pPr>
            <w:r w:rsidRPr="00FB59F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 นางสาวลักษณา ภูศรี  </w:t>
            </w:r>
            <w:r w:rsidRPr="00FB59F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B59F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B59F9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7A436D" w:rsidRPr="00FB59F9" w:rsidRDefault="007A436D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B59F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02-232-4000 ต่อ 2002</w:t>
            </w:r>
          </w:p>
          <w:p w:rsidR="006C7B37" w:rsidRPr="00FB59F9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A436D" w:rsidRPr="00FB59F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A436D" w:rsidRPr="00FB59F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02-232-4000 ต่อ 2002</w:t>
            </w:r>
          </w:p>
        </w:tc>
      </w:tr>
      <w:tr w:rsidR="002F054A" w:rsidRPr="00FB59F9" w:rsidTr="00A32F97">
        <w:trPr>
          <w:trHeight w:val="2041"/>
        </w:trPr>
        <w:tc>
          <w:tcPr>
            <w:tcW w:w="9498" w:type="dxa"/>
            <w:gridSpan w:val="3"/>
          </w:tcPr>
          <w:p w:rsidR="002F054A" w:rsidRPr="00FB59F9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FB59F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B59F9" w:rsidRDefault="006C7B37" w:rsidP="00A32F97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FB59F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ab/>
            </w:r>
            <w:r w:rsidR="00A32F97"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A32F97" w:rsidRPr="00FB59F9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A32F97"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FB59F9" w:rsidTr="00D134A9">
        <w:trPr>
          <w:trHeight w:val="3254"/>
        </w:trPr>
        <w:tc>
          <w:tcPr>
            <w:tcW w:w="9498" w:type="dxa"/>
            <w:gridSpan w:val="3"/>
          </w:tcPr>
          <w:p w:rsidR="002F054A" w:rsidRPr="00FB59F9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FB59F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FB59F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FB59F9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B59F9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B59F9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32F97" w:rsidRPr="00FB59F9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B59F9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FB59F9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A32F97" w:rsidRPr="00FB59F9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B59F9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FB59F9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32F97" w:rsidRPr="00FB59F9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B59F9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FB59F9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FB59F9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FB59F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A32F97" w:rsidRPr="00FB59F9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B59F9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FB59F9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A32F97" w:rsidRPr="00FB59F9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B59F9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FB59F9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B59F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FB59F9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FB59F9" w:rsidTr="007A436D">
        <w:trPr>
          <w:trHeight w:val="2474"/>
        </w:trPr>
        <w:tc>
          <w:tcPr>
            <w:tcW w:w="9498" w:type="dxa"/>
            <w:gridSpan w:val="3"/>
          </w:tcPr>
          <w:p w:rsidR="002F054A" w:rsidRPr="00FB59F9" w:rsidRDefault="002F054A" w:rsidP="001A02F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1"/>
              <w:gridCol w:w="1281"/>
              <w:gridCol w:w="1418"/>
              <w:gridCol w:w="1129"/>
              <w:gridCol w:w="1124"/>
            </w:tblGrid>
            <w:tr w:rsidR="002F054A" w:rsidRPr="00FB59F9" w:rsidTr="008B56C7">
              <w:trPr>
                <w:trHeight w:val="902"/>
                <w:jc w:val="center"/>
              </w:trPr>
              <w:tc>
                <w:tcPr>
                  <w:tcW w:w="4301" w:type="dxa"/>
                  <w:vAlign w:val="center"/>
                </w:tcPr>
                <w:p w:rsidR="002F054A" w:rsidRPr="00FB59F9" w:rsidRDefault="002F054A" w:rsidP="001A02F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B59F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81" w:type="dxa"/>
                  <w:vAlign w:val="center"/>
                </w:tcPr>
                <w:p w:rsidR="002F054A" w:rsidRPr="00FB59F9" w:rsidRDefault="002F054A" w:rsidP="001A02F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FB59F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FB59F9" w:rsidRDefault="002F054A" w:rsidP="001A02F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9" w:type="dxa"/>
                  <w:vAlign w:val="center"/>
                </w:tcPr>
                <w:p w:rsidR="002F054A" w:rsidRPr="00FB59F9" w:rsidRDefault="002F054A" w:rsidP="001A02F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FB59F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24" w:type="dxa"/>
                  <w:vAlign w:val="center"/>
                </w:tcPr>
                <w:p w:rsidR="002F054A" w:rsidRPr="00FB59F9" w:rsidRDefault="002F054A" w:rsidP="001A02F1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FB59F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FB59F9" w:rsidTr="008B56C7">
              <w:trPr>
                <w:trHeight w:val="1005"/>
                <w:jc w:val="center"/>
              </w:trPr>
              <w:tc>
                <w:tcPr>
                  <w:tcW w:w="4301" w:type="dxa"/>
                </w:tcPr>
                <w:p w:rsidR="004032BC" w:rsidRPr="00FB59F9" w:rsidRDefault="00A32F97" w:rsidP="001A02F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B59F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FB59F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1281" w:type="dxa"/>
                </w:tcPr>
                <w:p w:rsidR="004032BC" w:rsidRPr="00FB59F9" w:rsidRDefault="007A436D" w:rsidP="008B56C7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FB59F9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8B56C7" w:rsidRPr="00FB59F9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A32F97" w:rsidRPr="00FB59F9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436D" w:rsidRPr="00FB59F9" w:rsidRDefault="00FF621B" w:rsidP="007A436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032BC" w:rsidRPr="00FB59F9" w:rsidRDefault="007A436D" w:rsidP="007A436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70.58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FB59F9" w:rsidRDefault="00D656CC" w:rsidP="001A02F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FB59F9" w:rsidRDefault="00D656CC" w:rsidP="001A02F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B59F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FB59F9" w:rsidRDefault="002F054A" w:rsidP="001A02F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FB59F9" w:rsidTr="00D134A9">
        <w:trPr>
          <w:trHeight w:val="842"/>
        </w:trPr>
        <w:tc>
          <w:tcPr>
            <w:tcW w:w="9498" w:type="dxa"/>
            <w:gridSpan w:val="3"/>
          </w:tcPr>
          <w:p w:rsidR="00487609" w:rsidRPr="00FB59F9" w:rsidRDefault="003B7C5A" w:rsidP="001A02F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F7474" w:rsidRPr="00FB59F9" w:rsidRDefault="000F7474" w:rsidP="000F7474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ดำเนินการกระบวนงานจัดซื้อจัดจ้างตามระเบียบพัสดุ และในระบบ </w:t>
            </w:r>
            <w:r w:rsidRPr="00FB59F9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B59F9">
              <w:rPr>
                <w:rFonts w:ascii="TH SarabunPSK" w:hAnsi="TH SarabunPSK" w:cs="TH SarabunPSK"/>
                <w:sz w:val="30"/>
                <w:szCs w:val="30"/>
              </w:rPr>
              <w:t xml:space="preserve">GP </w:t>
            </w:r>
          </w:p>
          <w:p w:rsidR="000F7474" w:rsidRPr="00FB59F9" w:rsidRDefault="000F7474" w:rsidP="000F7474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ดำเนินการกระบวนการทำสัญญา/ใบสั่งซื้อสั่งจ้าง</w:t>
            </w:r>
          </w:p>
          <w:p w:rsidR="000F7474" w:rsidRPr="00FB59F9" w:rsidRDefault="000F7474" w:rsidP="000F7474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ดำเนินการตรวจรับงานตามงวดในสัญญาตามระเบียบพัสดุ</w:t>
            </w:r>
          </w:p>
          <w:p w:rsidR="000F7474" w:rsidRPr="00FB59F9" w:rsidRDefault="000F7474" w:rsidP="000F7474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เบิกจ่ายเงินตามงวดสัญญา</w:t>
            </w:r>
          </w:p>
          <w:p w:rsidR="000A5220" w:rsidRPr="00FB59F9" w:rsidRDefault="000F7474" w:rsidP="000F7474">
            <w:pPr>
              <w:pStyle w:val="ListParagraph"/>
              <w:numPr>
                <w:ilvl w:val="0"/>
                <w:numId w:val="11"/>
              </w:numPr>
              <w:tabs>
                <w:tab w:val="left" w:pos="1051"/>
              </w:tabs>
              <w:ind w:left="0" w:firstLine="7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งบประมาณที่</w:t>
            </w:r>
            <w:r w:rsidRPr="00FB59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ได้รับจัดสรร</w:t>
            </w:r>
            <w:r w:rsidRPr="00FB59F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ตาม พรบ. และอนุมัติเงินแล้ว</w:t>
            </w:r>
            <w:r w:rsidRPr="00FB59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ประจำปีงบประมาณ พ.ศ. 256</w:t>
            </w:r>
            <w:r w:rsidRPr="00FB59F9">
              <w:rPr>
                <w:rFonts w:ascii="TH SarabunPSK" w:hAnsi="TH SarabunPSK" w:cs="TH SarabunPSK"/>
                <w:spacing w:val="-4"/>
                <w:sz w:val="30"/>
                <w:szCs w:val="30"/>
              </w:rPr>
              <w:t>2</w:t>
            </w:r>
            <w:r w:rsidRPr="00FB59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จำนวนเงิน </w:t>
            </w:r>
            <w:r w:rsidRPr="00FB59F9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1,882,663,800 </w:t>
            </w:r>
            <w:r w:rsidRPr="00FB59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บาท ผลการเบิกจ่าย</w:t>
            </w:r>
            <w:r w:rsidRPr="00FB59F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ตามรายงานผลการเบิกจ่ายงบประมาณ ประจำปีงบประมาณ พ.ศ. 2562 ณ </w:t>
            </w:r>
            <w:r w:rsidR="00EA0370" w:rsidRPr="00FB59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FB59F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สิ้นไตรมาส</w:t>
            </w:r>
            <w:r w:rsidR="00EA0370" w:rsidRPr="00FB59F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ที่</w:t>
            </w:r>
            <w:r w:rsidRPr="00FB59F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FB59F9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3 </w:t>
            </w:r>
            <w:r w:rsidRPr="00FB59F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เปรียบเทียบกับแผนของสำนัก/หน่ว</w:t>
            </w:r>
            <w:r w:rsidR="006A0BC9" w:rsidRPr="00FB59F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ยงาน และเปรียบเทียบกับเป้าหมายคณ</w:t>
            </w:r>
            <w:r w:rsidRPr="00FB59F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ะรัฐมนตรี ณ สิ้นไตรมาส</w:t>
            </w:r>
            <w:r w:rsidR="00EA0370" w:rsidRPr="00FB59F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ที่</w:t>
            </w:r>
            <w:r w:rsidRPr="00FB59F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3</w:t>
            </w:r>
            <w:r w:rsidRPr="00FB59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FB59F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(</w:t>
            </w:r>
            <w:r w:rsidRPr="00FB59F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ตั้งแต่ </w:t>
            </w:r>
            <w:r w:rsidRPr="00FB59F9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1 </w:t>
            </w:r>
            <w:r w:rsidRPr="00FB59F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ตุลาคม </w:t>
            </w:r>
            <w:r w:rsidRPr="00FB59F9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2561 </w:t>
            </w:r>
            <w:r w:rsidRPr="00FB59F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– </w:t>
            </w:r>
            <w:r w:rsidRPr="00FB59F9">
              <w:rPr>
                <w:rFonts w:ascii="TH SarabunPSK" w:hAnsi="TH SarabunPSK" w:cs="TH SarabunPSK"/>
                <w:spacing w:val="-6"/>
                <w:sz w:val="30"/>
                <w:szCs w:val="30"/>
              </w:rPr>
              <w:t>30</w:t>
            </w:r>
            <w:r w:rsidRPr="00FB59F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  <w:r w:rsidRPr="00FB59F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FB59F9">
              <w:rPr>
                <w:rFonts w:ascii="TH SarabunPSK" w:hAnsi="TH SarabunPSK" w:cs="TH SarabunPSK"/>
                <w:spacing w:val="-6"/>
                <w:sz w:val="30"/>
                <w:szCs w:val="30"/>
              </w:rPr>
              <w:t>2562</w:t>
            </w:r>
            <w:r w:rsidRPr="00FB59F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) ผลการเบิกจ่ายสะสมรวมก่อหนี้ผูกพัน จำนวน 1</w:t>
            </w:r>
            <w:r w:rsidRPr="00FB59F9">
              <w:rPr>
                <w:rFonts w:ascii="TH SarabunPSK" w:hAnsi="TH SarabunPSK" w:cs="TH SarabunPSK"/>
                <w:spacing w:val="-6"/>
                <w:sz w:val="30"/>
                <w:szCs w:val="30"/>
              </w:rPr>
              <w:t>,328,852,981</w:t>
            </w:r>
            <w:r w:rsidRPr="00FB59F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</w:t>
            </w:r>
            <w:r w:rsidRPr="00FB59F9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25 </w:t>
            </w:r>
            <w:r w:rsidRPr="00FB59F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บาท</w:t>
            </w:r>
            <w:r w:rsidRPr="00FB59F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คิดเป็นร้อยละ 70.58</w:t>
            </w:r>
          </w:p>
        </w:tc>
      </w:tr>
      <w:tr w:rsidR="003B7C5A" w:rsidRPr="00FB59F9" w:rsidTr="008B56C7">
        <w:trPr>
          <w:trHeight w:val="1092"/>
        </w:trPr>
        <w:tc>
          <w:tcPr>
            <w:tcW w:w="9498" w:type="dxa"/>
            <w:gridSpan w:val="3"/>
          </w:tcPr>
          <w:p w:rsidR="00FB59F9" w:rsidRDefault="003B7C5A" w:rsidP="00FB59F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FB59F9" w:rsidRDefault="00FB59F9" w:rsidP="00FB59F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DA52EE" w:rsidRPr="00FB59F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- </w:t>
            </w:r>
          </w:p>
        </w:tc>
      </w:tr>
      <w:tr w:rsidR="003B7C5A" w:rsidRPr="00FB59F9" w:rsidTr="008B56C7">
        <w:trPr>
          <w:trHeight w:val="7640"/>
        </w:trPr>
        <w:tc>
          <w:tcPr>
            <w:tcW w:w="9498" w:type="dxa"/>
            <w:gridSpan w:val="3"/>
          </w:tcPr>
          <w:p w:rsidR="00487609" w:rsidRPr="00FB59F9" w:rsidRDefault="00487609" w:rsidP="001A02F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E5584" w:rsidRPr="00FB59F9" w:rsidRDefault="009E5584" w:rsidP="001C4F71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left="0" w:firstLine="7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การจัดจ้างบำรุงรักษาอุปกรณ์ระบบเครือข่าย และเครือข่ายสัญญาณเคเบิลใยแก้วนำแสงล่าช้ากว่ากำหนด (ตั้งแต่เดือนตุลาคม 2561 – เดือนมีนาคม 2562)</w:t>
            </w:r>
            <w:r w:rsidR="00275312" w:rsidRPr="00FB59F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75312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และมีการลงนามในสัญญาจ้าง </w:t>
            </w:r>
          </w:p>
          <w:p w:rsidR="00DA23B5" w:rsidRPr="00FB59F9" w:rsidRDefault="00DA23B5" w:rsidP="001C4F71">
            <w:pPr>
              <w:pStyle w:val="ListParagraph"/>
              <w:tabs>
                <w:tab w:val="left" w:pos="1051"/>
              </w:tabs>
              <w:ind w:left="0"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FB59F9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สัญญาจ้างบำรุงรักษาซ่อมแซมและปรับเปลี่ยนอุปกรณ์และระบบเครือข่าย</w:t>
            </w:r>
            <w:r w:rsidR="0067029C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สารสนเทศเพื่อ</w:t>
            </w: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พัฒนาการศึกษา</w:t>
            </w:r>
            <w:r w:rsidR="00F8148D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สัญญาเลขที่ สอ. </w:t>
            </w:r>
            <w:r w:rsidR="00F8148D" w:rsidRPr="00FB59F9">
              <w:rPr>
                <w:rFonts w:ascii="TH SarabunPSK" w:hAnsi="TH SarabunPSK" w:cs="TH SarabunPSK"/>
                <w:sz w:val="30"/>
                <w:szCs w:val="30"/>
              </w:rPr>
              <w:t>22</w:t>
            </w:r>
            <w:r w:rsidR="00F8148D"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F8148D" w:rsidRPr="00FB59F9">
              <w:rPr>
                <w:rFonts w:ascii="TH SarabunPSK" w:hAnsi="TH SarabunPSK" w:cs="TH SarabunPSK"/>
                <w:sz w:val="30"/>
                <w:szCs w:val="30"/>
              </w:rPr>
              <w:t xml:space="preserve">2562 </w:t>
            </w:r>
            <w:r w:rsidR="00F8148D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วันที่ </w:t>
            </w:r>
            <w:r w:rsidR="00F8148D" w:rsidRPr="00FB59F9">
              <w:rPr>
                <w:rFonts w:ascii="TH SarabunPSK" w:hAnsi="TH SarabunPSK" w:cs="TH SarabunPSK"/>
                <w:sz w:val="30"/>
                <w:szCs w:val="30"/>
              </w:rPr>
              <w:t xml:space="preserve">14 </w:t>
            </w:r>
            <w:r w:rsidR="00F8148D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กุมภาพันธ์ </w:t>
            </w:r>
            <w:r w:rsidR="00F8148D" w:rsidRPr="00FB59F9">
              <w:rPr>
                <w:rFonts w:ascii="TH SarabunPSK" w:hAnsi="TH SarabunPSK" w:cs="TH SarabunPSK"/>
                <w:sz w:val="30"/>
                <w:szCs w:val="30"/>
              </w:rPr>
              <w:t>2562</w:t>
            </w:r>
          </w:p>
          <w:p w:rsidR="00275312" w:rsidRPr="00FB59F9" w:rsidRDefault="00960441" w:rsidP="001C4F71">
            <w:pPr>
              <w:pStyle w:val="ListParagraph"/>
              <w:tabs>
                <w:tab w:val="left" w:pos="1051"/>
              </w:tabs>
              <w:ind w:left="0"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DA23B5" w:rsidRPr="00FB59F9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E5543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สัญญาจ้างบำรุงรักษาซ่อมแซมแก้ไขและ</w:t>
            </w:r>
            <w:r w:rsidR="0030217A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</w:t>
            </w:r>
            <w:r w:rsidR="002E5543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="0030217A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โครงข่ายสายเคเ</w:t>
            </w:r>
            <w:r w:rsidR="00F8148D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บิ</w:t>
            </w:r>
            <w:r w:rsidR="0030217A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ลนำแสง สัญญาเลขที่ สอ.</w:t>
            </w:r>
            <w:r w:rsidR="0030217A" w:rsidRPr="00FB59F9">
              <w:rPr>
                <w:rFonts w:ascii="TH SarabunPSK" w:hAnsi="TH SarabunPSK" w:cs="TH SarabunPSK"/>
                <w:sz w:val="30"/>
                <w:szCs w:val="30"/>
              </w:rPr>
              <w:t>23</w:t>
            </w:r>
            <w:r w:rsidR="0030217A"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30217A" w:rsidRPr="00FB59F9">
              <w:rPr>
                <w:rFonts w:ascii="TH SarabunPSK" w:hAnsi="TH SarabunPSK" w:cs="TH SarabunPSK"/>
                <w:sz w:val="30"/>
                <w:szCs w:val="30"/>
              </w:rPr>
              <w:t xml:space="preserve">2562 </w:t>
            </w:r>
            <w:r w:rsidR="0030217A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วันที่ </w:t>
            </w:r>
            <w:r w:rsidR="00DA23B5" w:rsidRPr="00FB59F9">
              <w:rPr>
                <w:rFonts w:ascii="TH SarabunPSK" w:hAnsi="TH SarabunPSK" w:cs="TH SarabunPSK"/>
                <w:sz w:val="30"/>
                <w:szCs w:val="30"/>
              </w:rPr>
              <w:t xml:space="preserve">6 </w:t>
            </w:r>
            <w:r w:rsidR="00DA23B5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มีนาคม </w:t>
            </w:r>
            <w:r w:rsidR="00DA23B5" w:rsidRPr="00FB59F9">
              <w:rPr>
                <w:rFonts w:ascii="TH SarabunPSK" w:hAnsi="TH SarabunPSK" w:cs="TH SarabunPSK"/>
                <w:sz w:val="30"/>
                <w:szCs w:val="30"/>
              </w:rPr>
              <w:t>2562</w:t>
            </w: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</w:p>
          <w:p w:rsidR="009E5584" w:rsidRPr="00FB59F9" w:rsidRDefault="009E5584" w:rsidP="001C4F71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left="0" w:firstLine="7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ตามข้อสั่งการ</w:t>
            </w:r>
            <w:r w:rsidR="008552DB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รัฐ</w:t>
            </w: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มนตรีว่าการกระทรวงศึกษาธิการที่มอบหมายให้ สกอ. ดำเนินการบำรุงรักษา</w:t>
            </w:r>
            <w:r w:rsidR="00F8148D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เครือข่ายสัญญาณเคเบิลใยแก้วนำแสง </w:t>
            </w: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ในส่วนสถาบันอุดมศึกษาและสถาบันการอาชีวศึกษาเท่านั้น</w:t>
            </w:r>
            <w:r w:rsidR="00F8148D" w:rsidRPr="00FB59F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จำนวนระยะทาง 19,864.38 กิโลเมตร (826 เส้นทาง)</w:t>
            </w:r>
            <w:r w:rsidR="00FD566C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8148D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วงเงิน</w:t>
            </w:r>
            <w:r w:rsidR="00CC5B16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C5B16" w:rsidRPr="00FB59F9">
              <w:rPr>
                <w:rFonts w:ascii="TH SarabunPSK" w:hAnsi="TH SarabunPSK" w:cs="TH SarabunPSK"/>
                <w:sz w:val="30"/>
                <w:szCs w:val="30"/>
              </w:rPr>
              <w:t xml:space="preserve">254,550,000 </w:t>
            </w:r>
            <w:r w:rsidR="00CC5B16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</w:t>
            </w:r>
            <w:r w:rsidR="009804B8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D566C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และมอบหมายให้</w:t>
            </w:r>
            <w:r w:rsidR="00FD566C"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ศึกษาขั้นพื้นฐานและสำนักงานส่งเสริมการศึกษานอกระบบและการศึกษาตามอัธยาศัยเป็นผู้ดำเนินการ</w:t>
            </w: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ระยะทางที่เหลือ 47,304.62 กิโลเมตร</w:t>
            </w:r>
            <w:r w:rsidR="00FD566C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E5E3F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วงเงิน </w:t>
            </w:r>
            <w:r w:rsidR="000E5E3F" w:rsidRPr="00FB59F9">
              <w:rPr>
                <w:rFonts w:ascii="TH SarabunPSK" w:hAnsi="TH SarabunPSK" w:cs="TH SarabunPSK"/>
                <w:sz w:val="30"/>
                <w:szCs w:val="30"/>
              </w:rPr>
              <w:t>304,000,000</w:t>
            </w:r>
            <w:r w:rsidR="000E5E3F"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0E5E3F" w:rsidRPr="00FB59F9">
              <w:rPr>
                <w:rFonts w:ascii="TH SarabunPSK" w:hAnsi="TH SarabunPSK" w:cs="TH SarabunPSK"/>
                <w:sz w:val="30"/>
                <w:szCs w:val="30"/>
              </w:rPr>
              <w:t xml:space="preserve">00 </w:t>
            </w:r>
            <w:r w:rsidR="000E5E3F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</w:t>
            </w:r>
            <w:r w:rsidR="00711153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ซึ่งปัจจุบันในส่วนของ สกอ. ดำเนินการสัญญาจ้างบำรุงรักษาซ่อมแซมแก้ไขและปรับเปลี่ยนโครงข่ายสายเคเบิลนำแสง</w:t>
            </w:r>
            <w:r w:rsidR="000E5E3F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</w:t>
            </w:r>
            <w:r w:rsidR="00165186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</w:t>
            </w:r>
            <w:r w:rsidR="00711153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สัญญาเลขที่ สอ.</w:t>
            </w:r>
            <w:r w:rsidR="00711153" w:rsidRPr="00FB59F9">
              <w:rPr>
                <w:rFonts w:ascii="TH SarabunPSK" w:hAnsi="TH SarabunPSK" w:cs="TH SarabunPSK"/>
                <w:sz w:val="30"/>
                <w:szCs w:val="30"/>
              </w:rPr>
              <w:t>23</w:t>
            </w:r>
            <w:r w:rsidR="00711153"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711153" w:rsidRPr="00FB59F9">
              <w:rPr>
                <w:rFonts w:ascii="TH SarabunPSK" w:hAnsi="TH SarabunPSK" w:cs="TH SarabunPSK"/>
                <w:sz w:val="30"/>
                <w:szCs w:val="30"/>
              </w:rPr>
              <w:t xml:space="preserve">2562 </w:t>
            </w:r>
            <w:r w:rsidR="00711153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วันที่ </w:t>
            </w:r>
            <w:r w:rsidR="00711153" w:rsidRPr="00FB59F9">
              <w:rPr>
                <w:rFonts w:ascii="TH SarabunPSK" w:hAnsi="TH SarabunPSK" w:cs="TH SarabunPSK"/>
                <w:sz w:val="30"/>
                <w:szCs w:val="30"/>
              </w:rPr>
              <w:t xml:space="preserve">6 </w:t>
            </w:r>
            <w:r w:rsidR="00711153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มีนาคม </w:t>
            </w:r>
            <w:r w:rsidR="00711153" w:rsidRPr="00FB59F9">
              <w:rPr>
                <w:rFonts w:ascii="TH SarabunPSK" w:hAnsi="TH SarabunPSK" w:cs="TH SarabunPSK"/>
                <w:sz w:val="30"/>
                <w:szCs w:val="30"/>
              </w:rPr>
              <w:t xml:space="preserve">2562 </w:t>
            </w:r>
            <w:r w:rsidR="00165186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515247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ในส่วนของ สพฐ. อยู่ระหว่างการดำเนินการจ้าง</w:t>
            </w:r>
            <w:r w:rsidR="00711153" w:rsidRPr="00FB59F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0A5220" w:rsidRPr="00FB59F9" w:rsidRDefault="00F6217B" w:rsidP="001C4F71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left="0" w:firstLine="7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อยู่ระหว่างการเบิกจ่ายเงินสำหรับงานจ้างบริการฐานข้อมูล จำนวน </w:t>
            </w:r>
            <w:r w:rsidRPr="00FB59F9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สัญญา จำนวนเงิน </w:t>
            </w:r>
            <w:r w:rsidRPr="00FB59F9">
              <w:rPr>
                <w:rFonts w:ascii="TH SarabunPSK" w:hAnsi="TH SarabunPSK" w:cs="TH SarabunPSK"/>
                <w:sz w:val="30"/>
                <w:szCs w:val="30"/>
              </w:rPr>
              <w:t>39,095,630</w:t>
            </w: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FB59F9">
              <w:rPr>
                <w:rFonts w:ascii="TH SarabunPSK" w:hAnsi="TH SarabunPSK" w:cs="TH SarabunPSK"/>
                <w:sz w:val="30"/>
                <w:szCs w:val="30"/>
              </w:rPr>
              <w:t xml:space="preserve">00 </w:t>
            </w: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บาท (เรื่องจัดส่งไปที่สำนักอำนวยการ สกอ. แล้วตั้งแต่เดือนมีนาคม </w:t>
            </w:r>
            <w:r w:rsidRPr="00FB59F9">
              <w:rPr>
                <w:rFonts w:ascii="TH SarabunPSK" w:hAnsi="TH SarabunPSK" w:cs="TH SarabunPSK"/>
                <w:sz w:val="30"/>
                <w:szCs w:val="30"/>
              </w:rPr>
              <w:t>2562</w:t>
            </w: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BF01C6" w:rsidRPr="00FB59F9" w:rsidRDefault="00AA5D58" w:rsidP="001C4F71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left="0" w:firstLine="76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การพัฒนาเครือข่ายการศึกษาแห่งชาติ (</w:t>
            </w:r>
            <w:proofErr w:type="spellStart"/>
            <w:r w:rsidRPr="00FB59F9">
              <w:rPr>
                <w:rFonts w:ascii="TH SarabunPSK" w:hAnsi="TH SarabunPSK" w:cs="TH SarabunPSK"/>
                <w:sz w:val="30"/>
                <w:szCs w:val="30"/>
              </w:rPr>
              <w:t>NEdNet</w:t>
            </w:r>
            <w:proofErr w:type="spellEnd"/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) ระยะที่ 1 แขวงทุ่งพญาไท เขตราชเทวี กรุงเทพมหานคร (1 งาน)</w:t>
            </w:r>
            <w:r w:rsidR="00D73F96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วงเงิน </w:t>
            </w:r>
            <w:r w:rsidR="00D73F96" w:rsidRPr="00FB59F9">
              <w:rPr>
                <w:rFonts w:ascii="TH SarabunPSK" w:hAnsi="TH SarabunPSK" w:cs="TH SarabunPSK"/>
                <w:sz w:val="30"/>
                <w:szCs w:val="30"/>
              </w:rPr>
              <w:t>327,660,000</w:t>
            </w:r>
            <w:r w:rsidR="00D73F96"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D73F96" w:rsidRPr="00FB59F9">
              <w:rPr>
                <w:rFonts w:ascii="TH SarabunPSK" w:hAnsi="TH SarabunPSK" w:cs="TH SarabunPSK"/>
                <w:sz w:val="30"/>
                <w:szCs w:val="30"/>
              </w:rPr>
              <w:t xml:space="preserve">00 </w:t>
            </w:r>
            <w:r w:rsidR="00D73F96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</w:t>
            </w:r>
            <w:r w:rsidR="00761841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C4F71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ลงนามในสัญญาเรียบร้อยแล้ว เลขที่สัญญา สอ. 4/2562 วันที่ 31 พฤษภาคม 2562</w:t>
            </w:r>
          </w:p>
        </w:tc>
      </w:tr>
      <w:tr w:rsidR="002F054A" w:rsidRPr="00FB59F9" w:rsidTr="008B56C7">
        <w:trPr>
          <w:trHeight w:val="2970"/>
        </w:trPr>
        <w:tc>
          <w:tcPr>
            <w:tcW w:w="9498" w:type="dxa"/>
            <w:gridSpan w:val="3"/>
          </w:tcPr>
          <w:p w:rsidR="00487609" w:rsidRPr="00FB59F9" w:rsidRDefault="00841369" w:rsidP="001A02F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 w:rsidRPr="00FB59F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FB59F9" w:rsidRDefault="00A83337" w:rsidP="00B63D8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- </w:t>
            </w:r>
            <w:r w:rsidRPr="00FB59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</w:t>
            </w:r>
            <w:r w:rsidR="00F54864" w:rsidRPr="00FB59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ุ่มงานการเงิน งบประมาณและบัญชี </w:t>
            </w:r>
            <w:r w:rsidRPr="00FB59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สำนักอำนวยการ </w:t>
            </w:r>
            <w:r w:rsidRPr="00FB59F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>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7A436D" w:rsidRPr="00FB59F9" w:rsidRDefault="007A436D" w:rsidP="007A436D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ระบบติดตามงบประมาณ </w: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begin"/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 xml:space="preserve"> HYPERLINK 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"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http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://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apps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buu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ac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th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fab_mua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index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php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syscontrol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main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 xml:space="preserve">" </w:instrTex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separate"/>
            </w:r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http</w:t>
            </w:r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://</w:t>
            </w:r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apps</w:t>
            </w:r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buu</w:t>
            </w:r>
            <w:proofErr w:type="spellEnd"/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ac</w:t>
            </w:r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th</w:t>
            </w:r>
            <w:proofErr w:type="spellEnd"/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proofErr w:type="spellStart"/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fab_mua</w:t>
            </w:r>
            <w:proofErr w:type="spellEnd"/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index</w:t>
            </w:r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php</w:t>
            </w:r>
            <w:proofErr w:type="spellEnd"/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proofErr w:type="spellStart"/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syscontrol</w:t>
            </w:r>
            <w:proofErr w:type="spellEnd"/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main</w:t>
            </w:r>
            <w:r w:rsidR="008B56C7" w:rsidRPr="00FB59F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end"/>
            </w:r>
          </w:p>
          <w:p w:rsidR="007A436D" w:rsidRPr="00FB59F9" w:rsidRDefault="007A436D" w:rsidP="00B63D8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- หนังสือ ที่ อว 0232.3/ว14 ลงวันที่ 2 กรกฎาคม 2562 รายงานผลการเบิกจ่ายงบประมาณ ประจำปีงบประมาณ พ.ศ. 2562 ณ สิ้นไตรมาส</w:t>
            </w:r>
            <w:r w:rsidR="004A3C7F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 เปรียบเทียบกับแผนของสำนัก/หน่วยงาน และเปรียบเทียบกับเป้าหมายคณะรัฐมนตรี ณ สิ้นไตรมาส</w:t>
            </w:r>
            <w:r w:rsidR="004A3C7F"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</w:t>
            </w:r>
          </w:p>
        </w:tc>
      </w:tr>
    </w:tbl>
    <w:p w:rsidR="000C3FE0" w:rsidRPr="00FB59F9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FB59F9" w:rsidSect="007A436D">
      <w:headerReference w:type="default" r:id="rId8"/>
      <w:footerReference w:type="even" r:id="rId9"/>
      <w:pgSz w:w="11906" w:h="16838"/>
      <w:pgMar w:top="1389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D4C" w:rsidRDefault="00575D4C">
      <w:r>
        <w:separator/>
      </w:r>
    </w:p>
  </w:endnote>
  <w:endnote w:type="continuationSeparator" w:id="0">
    <w:p w:rsidR="00575D4C" w:rsidRDefault="00575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D4C" w:rsidRDefault="00575D4C">
      <w:r>
        <w:separator/>
      </w:r>
    </w:p>
  </w:footnote>
  <w:footnote w:type="continuationSeparator" w:id="0">
    <w:p w:rsidR="00575D4C" w:rsidRDefault="00575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865C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5E7CD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5E7C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5E7CD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865C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5E7CD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5E7C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5E7CD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C2EF9"/>
    <w:multiLevelType w:val="hybridMultilevel"/>
    <w:tmpl w:val="03D67652"/>
    <w:lvl w:ilvl="0" w:tplc="94DAD60C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49C2696"/>
    <w:multiLevelType w:val="hybridMultilevel"/>
    <w:tmpl w:val="258E1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79765F3"/>
    <w:multiLevelType w:val="hybridMultilevel"/>
    <w:tmpl w:val="17A43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0A81BE9"/>
    <w:multiLevelType w:val="hybridMultilevel"/>
    <w:tmpl w:val="06C40AEC"/>
    <w:lvl w:ilvl="0" w:tplc="0409000F">
      <w:start w:val="1"/>
      <w:numFmt w:val="decimal"/>
      <w:lvlText w:val="%1."/>
      <w:lvlJc w:val="left"/>
      <w:pPr>
        <w:ind w:left="2140" w:hanging="360"/>
      </w:pPr>
    </w:lvl>
    <w:lvl w:ilvl="1" w:tplc="04090019" w:tentative="1">
      <w:start w:val="1"/>
      <w:numFmt w:val="lowerLetter"/>
      <w:lvlText w:val="%2."/>
      <w:lvlJc w:val="left"/>
      <w:pPr>
        <w:ind w:left="2860" w:hanging="360"/>
      </w:pPr>
    </w:lvl>
    <w:lvl w:ilvl="2" w:tplc="0409001B" w:tentative="1">
      <w:start w:val="1"/>
      <w:numFmt w:val="lowerRoman"/>
      <w:lvlText w:val="%3."/>
      <w:lvlJc w:val="right"/>
      <w:pPr>
        <w:ind w:left="3580" w:hanging="180"/>
      </w:pPr>
    </w:lvl>
    <w:lvl w:ilvl="3" w:tplc="0409000F" w:tentative="1">
      <w:start w:val="1"/>
      <w:numFmt w:val="decimal"/>
      <w:lvlText w:val="%4."/>
      <w:lvlJc w:val="left"/>
      <w:pPr>
        <w:ind w:left="4300" w:hanging="360"/>
      </w:pPr>
    </w:lvl>
    <w:lvl w:ilvl="4" w:tplc="04090019" w:tentative="1">
      <w:start w:val="1"/>
      <w:numFmt w:val="lowerLetter"/>
      <w:lvlText w:val="%5."/>
      <w:lvlJc w:val="left"/>
      <w:pPr>
        <w:ind w:left="5020" w:hanging="360"/>
      </w:pPr>
    </w:lvl>
    <w:lvl w:ilvl="5" w:tplc="0409001B" w:tentative="1">
      <w:start w:val="1"/>
      <w:numFmt w:val="lowerRoman"/>
      <w:lvlText w:val="%6."/>
      <w:lvlJc w:val="right"/>
      <w:pPr>
        <w:ind w:left="5740" w:hanging="180"/>
      </w:pPr>
    </w:lvl>
    <w:lvl w:ilvl="6" w:tplc="0409000F" w:tentative="1">
      <w:start w:val="1"/>
      <w:numFmt w:val="decimal"/>
      <w:lvlText w:val="%7."/>
      <w:lvlJc w:val="left"/>
      <w:pPr>
        <w:ind w:left="6460" w:hanging="360"/>
      </w:pPr>
    </w:lvl>
    <w:lvl w:ilvl="7" w:tplc="04090019" w:tentative="1">
      <w:start w:val="1"/>
      <w:numFmt w:val="lowerLetter"/>
      <w:lvlText w:val="%8."/>
      <w:lvlJc w:val="left"/>
      <w:pPr>
        <w:ind w:left="7180" w:hanging="360"/>
      </w:pPr>
    </w:lvl>
    <w:lvl w:ilvl="8" w:tplc="040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9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7"/>
  </w:num>
  <w:num w:numId="2">
    <w:abstractNumId w:val="5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3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5E3F"/>
    <w:rsid w:val="000E60D4"/>
    <w:rsid w:val="000F7474"/>
    <w:rsid w:val="00106E78"/>
    <w:rsid w:val="0012187F"/>
    <w:rsid w:val="00130734"/>
    <w:rsid w:val="00135353"/>
    <w:rsid w:val="001425FB"/>
    <w:rsid w:val="0014637C"/>
    <w:rsid w:val="00154194"/>
    <w:rsid w:val="00161A12"/>
    <w:rsid w:val="00165186"/>
    <w:rsid w:val="00171C03"/>
    <w:rsid w:val="00181324"/>
    <w:rsid w:val="0018175B"/>
    <w:rsid w:val="00185E58"/>
    <w:rsid w:val="001A02F1"/>
    <w:rsid w:val="001B140F"/>
    <w:rsid w:val="001B5DAF"/>
    <w:rsid w:val="001B7B75"/>
    <w:rsid w:val="001C07B4"/>
    <w:rsid w:val="001C18FF"/>
    <w:rsid w:val="001C2A69"/>
    <w:rsid w:val="001C39D5"/>
    <w:rsid w:val="001C4F71"/>
    <w:rsid w:val="001D2FDE"/>
    <w:rsid w:val="001E3D89"/>
    <w:rsid w:val="00235C19"/>
    <w:rsid w:val="00251664"/>
    <w:rsid w:val="002632AB"/>
    <w:rsid w:val="00266EF2"/>
    <w:rsid w:val="00275312"/>
    <w:rsid w:val="002847E9"/>
    <w:rsid w:val="002865C4"/>
    <w:rsid w:val="002D07A9"/>
    <w:rsid w:val="002D0F9B"/>
    <w:rsid w:val="002D2958"/>
    <w:rsid w:val="002D67F4"/>
    <w:rsid w:val="002E5543"/>
    <w:rsid w:val="002F054A"/>
    <w:rsid w:val="002F0A94"/>
    <w:rsid w:val="0030217A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3B41"/>
    <w:rsid w:val="003E4227"/>
    <w:rsid w:val="003F0CC5"/>
    <w:rsid w:val="004032BC"/>
    <w:rsid w:val="00405ACE"/>
    <w:rsid w:val="00420AFB"/>
    <w:rsid w:val="00426790"/>
    <w:rsid w:val="004306B6"/>
    <w:rsid w:val="0043284A"/>
    <w:rsid w:val="00436A70"/>
    <w:rsid w:val="00443E73"/>
    <w:rsid w:val="00453A01"/>
    <w:rsid w:val="004572D8"/>
    <w:rsid w:val="00460605"/>
    <w:rsid w:val="004640F2"/>
    <w:rsid w:val="00466391"/>
    <w:rsid w:val="00487609"/>
    <w:rsid w:val="00490606"/>
    <w:rsid w:val="004A3C7F"/>
    <w:rsid w:val="004B1D7E"/>
    <w:rsid w:val="004C3B2B"/>
    <w:rsid w:val="004C5359"/>
    <w:rsid w:val="004C5E52"/>
    <w:rsid w:val="004F779C"/>
    <w:rsid w:val="005047DE"/>
    <w:rsid w:val="00515247"/>
    <w:rsid w:val="00515462"/>
    <w:rsid w:val="00516FD7"/>
    <w:rsid w:val="0052002A"/>
    <w:rsid w:val="0053499C"/>
    <w:rsid w:val="005437F6"/>
    <w:rsid w:val="00546DE3"/>
    <w:rsid w:val="0057115A"/>
    <w:rsid w:val="005725B6"/>
    <w:rsid w:val="00575D4C"/>
    <w:rsid w:val="0058298B"/>
    <w:rsid w:val="00596721"/>
    <w:rsid w:val="005B1BF3"/>
    <w:rsid w:val="005B60E0"/>
    <w:rsid w:val="005B7119"/>
    <w:rsid w:val="005C07F8"/>
    <w:rsid w:val="005C159C"/>
    <w:rsid w:val="005D7E04"/>
    <w:rsid w:val="005E7CDA"/>
    <w:rsid w:val="0060158F"/>
    <w:rsid w:val="00604A79"/>
    <w:rsid w:val="0061749F"/>
    <w:rsid w:val="00637718"/>
    <w:rsid w:val="00642568"/>
    <w:rsid w:val="0067029C"/>
    <w:rsid w:val="00676B34"/>
    <w:rsid w:val="00680463"/>
    <w:rsid w:val="00682347"/>
    <w:rsid w:val="00690952"/>
    <w:rsid w:val="006A0BC9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1153"/>
    <w:rsid w:val="00712050"/>
    <w:rsid w:val="007131DC"/>
    <w:rsid w:val="007176B6"/>
    <w:rsid w:val="007208CD"/>
    <w:rsid w:val="00726AE7"/>
    <w:rsid w:val="007415B9"/>
    <w:rsid w:val="00757110"/>
    <w:rsid w:val="007605D4"/>
    <w:rsid w:val="00761841"/>
    <w:rsid w:val="00764DED"/>
    <w:rsid w:val="007706C4"/>
    <w:rsid w:val="007A21D4"/>
    <w:rsid w:val="007A436D"/>
    <w:rsid w:val="007A5E7D"/>
    <w:rsid w:val="007E6D75"/>
    <w:rsid w:val="007F194B"/>
    <w:rsid w:val="007F3961"/>
    <w:rsid w:val="007F7EA2"/>
    <w:rsid w:val="00802C6A"/>
    <w:rsid w:val="00815B1B"/>
    <w:rsid w:val="00825A74"/>
    <w:rsid w:val="00827CB3"/>
    <w:rsid w:val="008328CD"/>
    <w:rsid w:val="008362BE"/>
    <w:rsid w:val="00841369"/>
    <w:rsid w:val="00841D3C"/>
    <w:rsid w:val="00846868"/>
    <w:rsid w:val="008503D5"/>
    <w:rsid w:val="00854223"/>
    <w:rsid w:val="008552DB"/>
    <w:rsid w:val="00856178"/>
    <w:rsid w:val="00857347"/>
    <w:rsid w:val="00870555"/>
    <w:rsid w:val="0087746A"/>
    <w:rsid w:val="00881A43"/>
    <w:rsid w:val="008A4E84"/>
    <w:rsid w:val="008B56C7"/>
    <w:rsid w:val="008D27EB"/>
    <w:rsid w:val="008E45ED"/>
    <w:rsid w:val="008E67FD"/>
    <w:rsid w:val="008F2F4D"/>
    <w:rsid w:val="008F4D26"/>
    <w:rsid w:val="008F792A"/>
    <w:rsid w:val="00900054"/>
    <w:rsid w:val="009045AD"/>
    <w:rsid w:val="00910253"/>
    <w:rsid w:val="009332B8"/>
    <w:rsid w:val="009373FD"/>
    <w:rsid w:val="00942BBA"/>
    <w:rsid w:val="00950334"/>
    <w:rsid w:val="00960441"/>
    <w:rsid w:val="00962371"/>
    <w:rsid w:val="00962B83"/>
    <w:rsid w:val="009804B8"/>
    <w:rsid w:val="00991518"/>
    <w:rsid w:val="00994FC2"/>
    <w:rsid w:val="0099556A"/>
    <w:rsid w:val="009B23DE"/>
    <w:rsid w:val="009C12E1"/>
    <w:rsid w:val="009C1756"/>
    <w:rsid w:val="009D37E4"/>
    <w:rsid w:val="009D395D"/>
    <w:rsid w:val="009E5584"/>
    <w:rsid w:val="009F3843"/>
    <w:rsid w:val="00A047E3"/>
    <w:rsid w:val="00A105C2"/>
    <w:rsid w:val="00A13D2C"/>
    <w:rsid w:val="00A147BB"/>
    <w:rsid w:val="00A155E3"/>
    <w:rsid w:val="00A21B19"/>
    <w:rsid w:val="00A303B1"/>
    <w:rsid w:val="00A325E0"/>
    <w:rsid w:val="00A32F97"/>
    <w:rsid w:val="00A33B2A"/>
    <w:rsid w:val="00A40F64"/>
    <w:rsid w:val="00A4208E"/>
    <w:rsid w:val="00A50AE4"/>
    <w:rsid w:val="00A541E6"/>
    <w:rsid w:val="00A560E5"/>
    <w:rsid w:val="00A64ABD"/>
    <w:rsid w:val="00A74F3A"/>
    <w:rsid w:val="00A83337"/>
    <w:rsid w:val="00A86C64"/>
    <w:rsid w:val="00AA5D58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3D8B"/>
    <w:rsid w:val="00B67D46"/>
    <w:rsid w:val="00B76FCB"/>
    <w:rsid w:val="00B834C3"/>
    <w:rsid w:val="00BA1A21"/>
    <w:rsid w:val="00BB2E91"/>
    <w:rsid w:val="00BC0C77"/>
    <w:rsid w:val="00BC4597"/>
    <w:rsid w:val="00BC5E9D"/>
    <w:rsid w:val="00BC746C"/>
    <w:rsid w:val="00BF01C6"/>
    <w:rsid w:val="00C05ABF"/>
    <w:rsid w:val="00C06017"/>
    <w:rsid w:val="00C10BF0"/>
    <w:rsid w:val="00C510CB"/>
    <w:rsid w:val="00C6134E"/>
    <w:rsid w:val="00C6142F"/>
    <w:rsid w:val="00C67D71"/>
    <w:rsid w:val="00C72ABB"/>
    <w:rsid w:val="00CC5B16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656CC"/>
    <w:rsid w:val="00D73C0F"/>
    <w:rsid w:val="00D73F96"/>
    <w:rsid w:val="00D849B7"/>
    <w:rsid w:val="00DA23B5"/>
    <w:rsid w:val="00DA3363"/>
    <w:rsid w:val="00DA52EE"/>
    <w:rsid w:val="00DA5582"/>
    <w:rsid w:val="00DC244A"/>
    <w:rsid w:val="00DE1A2C"/>
    <w:rsid w:val="00DE25CA"/>
    <w:rsid w:val="00DE5095"/>
    <w:rsid w:val="00DE6CC4"/>
    <w:rsid w:val="00DF0979"/>
    <w:rsid w:val="00DF2CE3"/>
    <w:rsid w:val="00DF5A0B"/>
    <w:rsid w:val="00E04588"/>
    <w:rsid w:val="00E13428"/>
    <w:rsid w:val="00E149AC"/>
    <w:rsid w:val="00E17C3B"/>
    <w:rsid w:val="00E36CAD"/>
    <w:rsid w:val="00E379B3"/>
    <w:rsid w:val="00E40020"/>
    <w:rsid w:val="00E46298"/>
    <w:rsid w:val="00E52C4C"/>
    <w:rsid w:val="00E70398"/>
    <w:rsid w:val="00E82031"/>
    <w:rsid w:val="00E8256D"/>
    <w:rsid w:val="00E873D6"/>
    <w:rsid w:val="00EA0370"/>
    <w:rsid w:val="00EC4F92"/>
    <w:rsid w:val="00EF441F"/>
    <w:rsid w:val="00EF49EB"/>
    <w:rsid w:val="00EF594D"/>
    <w:rsid w:val="00EF751B"/>
    <w:rsid w:val="00F04C1B"/>
    <w:rsid w:val="00F06FE3"/>
    <w:rsid w:val="00F1013C"/>
    <w:rsid w:val="00F2199C"/>
    <w:rsid w:val="00F24865"/>
    <w:rsid w:val="00F26EE1"/>
    <w:rsid w:val="00F27EE1"/>
    <w:rsid w:val="00F52E7F"/>
    <w:rsid w:val="00F54864"/>
    <w:rsid w:val="00F6217B"/>
    <w:rsid w:val="00F73062"/>
    <w:rsid w:val="00F7458E"/>
    <w:rsid w:val="00F77139"/>
    <w:rsid w:val="00F777A5"/>
    <w:rsid w:val="00F800B7"/>
    <w:rsid w:val="00F8148D"/>
    <w:rsid w:val="00FB168E"/>
    <w:rsid w:val="00FB2183"/>
    <w:rsid w:val="00FB59F9"/>
    <w:rsid w:val="00FB79B1"/>
    <w:rsid w:val="00FC1974"/>
    <w:rsid w:val="00FC7650"/>
    <w:rsid w:val="00FD566C"/>
    <w:rsid w:val="00FD5F32"/>
    <w:rsid w:val="00FF621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63ED0A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7A43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5A131-FFB3-4B98-B61B-DC0514D3B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103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53</cp:revision>
  <cp:lastPrinted>2019-04-11T07:20:00Z</cp:lastPrinted>
  <dcterms:created xsi:type="dcterms:W3CDTF">2019-04-04T03:22:00Z</dcterms:created>
  <dcterms:modified xsi:type="dcterms:W3CDTF">2019-09-03T03:21:00Z</dcterms:modified>
</cp:coreProperties>
</file>